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437" w:rsidRDefault="00F01437" w:rsidP="008E4177">
      <w:pPr>
        <w:pStyle w:val="ASDEFCONTitle"/>
      </w:pPr>
      <w:bookmarkStart w:id="0" w:name="_GoBack"/>
      <w:bookmarkEnd w:id="0"/>
      <w:r>
        <w:t>D</w:t>
      </w:r>
      <w:bookmarkStart w:id="1" w:name="_Ref442071221"/>
      <w:bookmarkEnd w:id="1"/>
      <w:r>
        <w:t>ATA ITEM DESCRIPTION</w:t>
      </w:r>
    </w:p>
    <w:p w:rsidR="00F01437" w:rsidRDefault="00F01437" w:rsidP="008E4177">
      <w:pPr>
        <w:pStyle w:val="SOWHL1-ASDEFCON"/>
      </w:pPr>
      <w:bookmarkStart w:id="2" w:name="_Toc515805636"/>
      <w:r>
        <w:t>DID N</w:t>
      </w:r>
      <w:r w:rsidR="003E6A4A">
        <w:t>UMBER</w:t>
      </w:r>
      <w:r>
        <w:t>:</w:t>
      </w:r>
      <w:r>
        <w:tab/>
      </w:r>
      <w:r w:rsidR="00B3224F">
        <w:fldChar w:fldCharType="begin"/>
      </w:r>
      <w:r w:rsidR="00B3224F">
        <w:instrText xml:space="preserve"> TITLE   \* MERGEFORMAT </w:instrText>
      </w:r>
      <w:r w:rsidR="00B3224F">
        <w:fldChar w:fldCharType="separate"/>
      </w:r>
      <w:r w:rsidR="00B730E1">
        <w:t>DID-PM-LCC-LCCRM</w:t>
      </w:r>
      <w:r w:rsidR="00B3224F">
        <w:fldChar w:fldCharType="end"/>
      </w:r>
      <w:r w:rsidR="00F0166A">
        <w:t>-</w:t>
      </w:r>
      <w:r w:rsidR="00B3224F">
        <w:fldChar w:fldCharType="begin"/>
      </w:r>
      <w:r w:rsidR="00B3224F">
        <w:instrText xml:space="preserve"> DOCPROPERTY Version </w:instrText>
      </w:r>
      <w:r w:rsidR="00B3224F">
        <w:fldChar w:fldCharType="separate"/>
      </w:r>
      <w:r w:rsidR="00B730E1">
        <w:t>V5.4</w:t>
      </w:r>
      <w:r w:rsidR="00B3224F">
        <w:fldChar w:fldCharType="end"/>
      </w:r>
    </w:p>
    <w:p w:rsidR="00F01437" w:rsidRDefault="00F01437" w:rsidP="008E4177">
      <w:pPr>
        <w:pStyle w:val="SOWHL1-ASDEFCON"/>
      </w:pPr>
      <w:bookmarkStart w:id="3" w:name="_Toc515805637"/>
      <w:r>
        <w:t>TITLE:</w:t>
      </w:r>
      <w:r>
        <w:tab/>
      </w:r>
      <w:bookmarkEnd w:id="3"/>
      <w:r>
        <w:t>LIFE CYCLE COST REPORT and Model</w:t>
      </w:r>
    </w:p>
    <w:p w:rsidR="00F01437" w:rsidRDefault="00F0166A" w:rsidP="008E4177">
      <w:pPr>
        <w:pStyle w:val="SOWHL1-ASDEFCON"/>
      </w:pPr>
      <w:bookmarkStart w:id="4" w:name="_Toc515805639"/>
      <w:r>
        <w:t xml:space="preserve">Description </w:t>
      </w:r>
      <w:r w:rsidR="00F01437">
        <w:t xml:space="preserve">and </w:t>
      </w:r>
      <w:r>
        <w:t>Intended Use</w:t>
      </w:r>
      <w:bookmarkEnd w:id="4"/>
    </w:p>
    <w:p w:rsidR="00F01437" w:rsidRDefault="00F01437" w:rsidP="008C07BE">
      <w:pPr>
        <w:pStyle w:val="SOWTL2-ASDEFCON"/>
      </w:pPr>
      <w:r>
        <w:t xml:space="preserve">The Life Cycle Costing Report and Model (LCCRM) provides the details associated with the development of the </w:t>
      </w:r>
      <w:r w:rsidR="00BD3C0E">
        <w:t xml:space="preserve">Life Cycle </w:t>
      </w:r>
      <w:r w:rsidR="006A25D5">
        <w:t xml:space="preserve">Cost </w:t>
      </w:r>
      <w:r w:rsidR="00BD3C0E">
        <w:t>(</w:t>
      </w:r>
      <w:r>
        <w:t>LCC</w:t>
      </w:r>
      <w:r w:rsidR="00BD3C0E">
        <w:t>)</w:t>
      </w:r>
      <w:r>
        <w:t xml:space="preserve"> model(s), the results of the LCC analysis activities, and the data files for the LCC model(s).</w:t>
      </w:r>
    </w:p>
    <w:p w:rsidR="00F01437" w:rsidRDefault="00F01437" w:rsidP="008E4177">
      <w:pPr>
        <w:pStyle w:val="SOWTL2-ASDEFCON"/>
      </w:pPr>
      <w:r>
        <w:t>The Contractor uses the LCCRM to:</w:t>
      </w:r>
    </w:p>
    <w:p w:rsidR="00F01437" w:rsidRDefault="00F01437" w:rsidP="008E4177">
      <w:pPr>
        <w:pStyle w:val="SOWSubL1-ASDEFCON"/>
      </w:pPr>
      <w:r>
        <w:t>document the LCC model(s) and the results of LCC analysis activities undertaken;</w:t>
      </w:r>
    </w:p>
    <w:p w:rsidR="00F01437" w:rsidRDefault="00F01437" w:rsidP="008E4177">
      <w:pPr>
        <w:pStyle w:val="SOWSubL1-ASDEFCON"/>
      </w:pPr>
      <w:r>
        <w:t>assist with demonstrating to the Commonwealth that the Contractor’s design for both the Mission System and the Support System represents a solution that minimises LCC; and</w:t>
      </w:r>
    </w:p>
    <w:p w:rsidR="00F01437" w:rsidRDefault="00F01437" w:rsidP="008E4177">
      <w:pPr>
        <w:pStyle w:val="SOWSubL1-ASDEFCON"/>
      </w:pPr>
      <w:r>
        <w:t>provide recommendations to the Commonwealth for proposed design solutions that, if adopted, would reduce LCC.</w:t>
      </w:r>
    </w:p>
    <w:p w:rsidR="00F01437" w:rsidRDefault="00F01437" w:rsidP="008E4177">
      <w:pPr>
        <w:pStyle w:val="SOWTL2-ASDEFCON"/>
      </w:pPr>
      <w:r>
        <w:t>The Commonwealth uses the LCCRM to:</w:t>
      </w:r>
    </w:p>
    <w:p w:rsidR="00F01437" w:rsidRDefault="00F01437" w:rsidP="008E4177">
      <w:pPr>
        <w:pStyle w:val="SOWSubL1-ASDEFCON"/>
      </w:pPr>
      <w:r>
        <w:t>evaluate the Contractor’s design for both the Mission System and Support System with respect to LCC;</w:t>
      </w:r>
    </w:p>
    <w:p w:rsidR="00F01437" w:rsidRDefault="00F01437" w:rsidP="008E4177">
      <w:pPr>
        <w:pStyle w:val="SOWSubL1-ASDEFCON"/>
      </w:pPr>
      <w:r>
        <w:t>assist with monitoring the progress of the Contractor’s developmental activities under the Contract; and</w:t>
      </w:r>
    </w:p>
    <w:p w:rsidR="00F01437" w:rsidRDefault="00F01437" w:rsidP="008E4177">
      <w:pPr>
        <w:pStyle w:val="SOWSubL1-ASDEFCON"/>
      </w:pPr>
      <w:r>
        <w:t>enable the Commonwealth to undertake Independent Verification and Validation (IV&amp;V) of the Contractor’s design with respect to LCC.</w:t>
      </w:r>
    </w:p>
    <w:p w:rsidR="00F01437" w:rsidRDefault="00F01437" w:rsidP="008E4177">
      <w:pPr>
        <w:pStyle w:val="SOWHL1-ASDEFCON"/>
      </w:pPr>
      <w:bookmarkStart w:id="5" w:name="_Toc515805640"/>
      <w:r>
        <w:t>INTER-RELATIONSHIPS</w:t>
      </w:r>
      <w:bookmarkEnd w:id="5"/>
    </w:p>
    <w:p w:rsidR="00F01437" w:rsidRDefault="00F01437" w:rsidP="008E4177">
      <w:pPr>
        <w:pStyle w:val="SOWTL2-ASDEFCON"/>
      </w:pPr>
      <w:r>
        <w:t>The LCCRM is subordinate to the following data items, where these data items are required under the Contract:</w:t>
      </w:r>
    </w:p>
    <w:p w:rsidR="00F01437" w:rsidRDefault="00F01437" w:rsidP="008E4177">
      <w:pPr>
        <w:pStyle w:val="SOWSubL1-ASDEFCON"/>
      </w:pPr>
      <w:r>
        <w:t>Project Management Plan (PMP); and</w:t>
      </w:r>
    </w:p>
    <w:p w:rsidR="00F01437" w:rsidRDefault="00F01437" w:rsidP="008E4177">
      <w:pPr>
        <w:pStyle w:val="SOWSubL1-ASDEFCON"/>
      </w:pPr>
      <w:r>
        <w:t>Life Cycle Cost Management Plan (LCCMP).</w:t>
      </w:r>
    </w:p>
    <w:p w:rsidR="00D41C40" w:rsidRDefault="00D41C40" w:rsidP="008E4177">
      <w:pPr>
        <w:pStyle w:val="SOWTL2-ASDEFCON"/>
      </w:pPr>
      <w:r>
        <w:t>The LCCRM inter-relates with the following data items, where these data items are required under the Contract:</w:t>
      </w:r>
    </w:p>
    <w:p w:rsidR="00A47E59" w:rsidRDefault="00A47E59" w:rsidP="008E4177">
      <w:pPr>
        <w:pStyle w:val="SOWSubL1-ASDEFCON"/>
      </w:pPr>
      <w:r>
        <w:t xml:space="preserve">Mission System design documents, as defined in the </w:t>
      </w:r>
      <w:r w:rsidR="009F2CDD">
        <w:t xml:space="preserve">Mission System </w:t>
      </w:r>
      <w:r>
        <w:t>Technical Documentation Tree (</w:t>
      </w:r>
      <w:r w:rsidR="009F2CDD">
        <w:t>MS</w:t>
      </w:r>
      <w:r>
        <w:t>TDT);</w:t>
      </w:r>
    </w:p>
    <w:p w:rsidR="00A47E59" w:rsidRDefault="00A47E59" w:rsidP="008E4177">
      <w:pPr>
        <w:pStyle w:val="SOWSubL1-ASDEFCON"/>
      </w:pPr>
      <w:r>
        <w:t>Support System Description (SSDESC);</w:t>
      </w:r>
    </w:p>
    <w:p w:rsidR="00A47E59" w:rsidRDefault="00A47E59" w:rsidP="008E4177">
      <w:pPr>
        <w:pStyle w:val="SOWSubL1-ASDEFCON"/>
      </w:pPr>
      <w:r>
        <w:t>Level Of Repair Analysis Report (LORAR);</w:t>
      </w:r>
    </w:p>
    <w:p w:rsidR="00D41C40" w:rsidRDefault="00A47E59" w:rsidP="008E4177">
      <w:pPr>
        <w:pStyle w:val="SOWSubL1-ASDEFCON"/>
      </w:pPr>
      <w:r>
        <w:t>Task Analysis Report (TAR)</w:t>
      </w:r>
      <w:r w:rsidR="00D41C40">
        <w:t>;</w:t>
      </w:r>
    </w:p>
    <w:p w:rsidR="00A47E59" w:rsidRDefault="00A47E59" w:rsidP="008E4177">
      <w:pPr>
        <w:pStyle w:val="SOWSubL1-ASDEFCON"/>
      </w:pPr>
      <w:r>
        <w:t>Logistic Support Analysis Record (LSAR);</w:t>
      </w:r>
    </w:p>
    <w:p w:rsidR="00A47E59" w:rsidRDefault="00A47E59" w:rsidP="008E4177">
      <w:pPr>
        <w:pStyle w:val="SOWSubL1-ASDEFCON"/>
      </w:pPr>
      <w:r>
        <w:t>Recommended Spares Provisioning List (RSPL);</w:t>
      </w:r>
    </w:p>
    <w:p w:rsidR="00A47E59" w:rsidRDefault="00A47E59" w:rsidP="008E4177">
      <w:pPr>
        <w:pStyle w:val="SOWSubL1-ASDEFCON"/>
      </w:pPr>
      <w:r>
        <w:t>Packaging Provisioning List (PACKPL);</w:t>
      </w:r>
    </w:p>
    <w:p w:rsidR="00A47E59" w:rsidRDefault="00A47E59" w:rsidP="008E4177">
      <w:pPr>
        <w:pStyle w:val="SOWSubL1-ASDEFCON"/>
      </w:pPr>
      <w:r>
        <w:t>Support and Test Equipment Provisioning List (S&amp;TEPL); and</w:t>
      </w:r>
    </w:p>
    <w:p w:rsidR="00A47E59" w:rsidRDefault="00A47E59" w:rsidP="008E4177">
      <w:pPr>
        <w:pStyle w:val="SOWSubL1-ASDEFCON"/>
      </w:pPr>
      <w:r>
        <w:t>Training Equipment List (TEL).</w:t>
      </w:r>
    </w:p>
    <w:p w:rsidR="00F01437" w:rsidRDefault="00F01437" w:rsidP="008E4177">
      <w:pPr>
        <w:pStyle w:val="SOWHL1-ASDEFCON"/>
      </w:pPr>
      <w:bookmarkStart w:id="6" w:name="_Toc515805641"/>
      <w:r>
        <w:t>Applicable Documents</w:t>
      </w:r>
    </w:p>
    <w:p w:rsidR="00D41C40" w:rsidRPr="00D41C40" w:rsidRDefault="00D41C40" w:rsidP="008E4177">
      <w:pPr>
        <w:pStyle w:val="SOWTL2-ASDEFCON"/>
      </w:pPr>
      <w:r>
        <w:t>The following documents form a part of this DID to the extent specified herein:</w:t>
      </w:r>
    </w:p>
    <w:tbl>
      <w:tblPr>
        <w:tblW w:w="0" w:type="auto"/>
        <w:tblInd w:w="1276" w:type="dxa"/>
        <w:tblLayout w:type="fixed"/>
        <w:tblLook w:val="0000" w:firstRow="0" w:lastRow="0" w:firstColumn="0" w:lastColumn="0" w:noHBand="0" w:noVBand="0"/>
      </w:tblPr>
      <w:tblGrid>
        <w:gridCol w:w="2835"/>
        <w:gridCol w:w="5209"/>
      </w:tblGrid>
      <w:tr w:rsidR="00F01437">
        <w:tc>
          <w:tcPr>
            <w:tcW w:w="2835" w:type="dxa"/>
          </w:tcPr>
          <w:p w:rsidR="00F01437" w:rsidRDefault="00F01437" w:rsidP="008E4177">
            <w:pPr>
              <w:pStyle w:val="Table10ptText-ASDEFCON"/>
            </w:pPr>
            <w:r>
              <w:t>Nil.</w:t>
            </w:r>
          </w:p>
        </w:tc>
        <w:tc>
          <w:tcPr>
            <w:tcW w:w="5209" w:type="dxa"/>
          </w:tcPr>
          <w:p w:rsidR="00F01437" w:rsidRDefault="00F01437" w:rsidP="008E4177">
            <w:pPr>
              <w:pStyle w:val="Table10ptText-ASDEFCON"/>
            </w:pPr>
          </w:p>
        </w:tc>
      </w:tr>
    </w:tbl>
    <w:p w:rsidR="00F01437" w:rsidRDefault="00F01437" w:rsidP="008E4177">
      <w:pPr>
        <w:pStyle w:val="SOWHL1-ASDEFCON"/>
      </w:pPr>
      <w:r>
        <w:lastRenderedPageBreak/>
        <w:t>Preparation Instructions</w:t>
      </w:r>
      <w:bookmarkEnd w:id="6"/>
    </w:p>
    <w:p w:rsidR="00F01437" w:rsidRDefault="00F01437" w:rsidP="008E4177">
      <w:pPr>
        <w:pStyle w:val="SOWHL2-ASDEFCON"/>
      </w:pPr>
      <w:r>
        <w:t>Generic Format and Content</w:t>
      </w:r>
    </w:p>
    <w:p w:rsidR="00F01437" w:rsidRDefault="00F01437" w:rsidP="008E4177">
      <w:pPr>
        <w:pStyle w:val="SOWTL3-ASDEFCON"/>
      </w:pPr>
      <w:r>
        <w:t xml:space="preserve">The data item shall comply with the general format, content and preparation instructions contained in the CDRL clause entitled </w:t>
      </w:r>
      <w:r w:rsidR="00763EBE">
        <w:t>‘</w:t>
      </w:r>
      <w:r>
        <w:t>General Requirements for Data Items</w:t>
      </w:r>
      <w:r w:rsidR="00763EBE">
        <w:t>’</w:t>
      </w:r>
      <w:r>
        <w:t>.</w:t>
      </w:r>
    </w:p>
    <w:p w:rsidR="00310E60" w:rsidRDefault="00310E60" w:rsidP="008E4177">
      <w:pPr>
        <w:pStyle w:val="SOWTL3-ASDEFCON"/>
      </w:pPr>
      <w:r>
        <w:t>The data item shall include a traceability matrix that defines how each specific content requirement, as contained in this DID, is addressed by sections within the data item.</w:t>
      </w:r>
    </w:p>
    <w:p w:rsidR="00F01437" w:rsidRDefault="00F01437" w:rsidP="008E4177">
      <w:pPr>
        <w:pStyle w:val="SOWHL2-ASDEFCON"/>
      </w:pPr>
      <w:r>
        <w:t>Specific Content</w:t>
      </w:r>
    </w:p>
    <w:bookmarkEnd w:id="2"/>
    <w:p w:rsidR="00F01437" w:rsidRDefault="00F01437" w:rsidP="008E4177">
      <w:pPr>
        <w:pStyle w:val="SOWHL3-ASDEFCON"/>
      </w:pPr>
      <w:r>
        <w:t>General</w:t>
      </w:r>
    </w:p>
    <w:p w:rsidR="00F01437" w:rsidRDefault="00F01437" w:rsidP="008E4177">
      <w:pPr>
        <w:pStyle w:val="SOWTL4-ASDEFCON"/>
      </w:pPr>
      <w:r>
        <w:t>The LCCRM shall provide sufficient detail to enable the Commonwealth to understand:</w:t>
      </w:r>
    </w:p>
    <w:p w:rsidR="00F01437" w:rsidRDefault="00F01437" w:rsidP="008E4177">
      <w:pPr>
        <w:pStyle w:val="SOWSubL1-ASDEFCON"/>
      </w:pPr>
      <w:r>
        <w:t>the LCC model(s) developed by the Contractor;</w:t>
      </w:r>
    </w:p>
    <w:p w:rsidR="00F01437" w:rsidRDefault="00F01437" w:rsidP="008E4177">
      <w:pPr>
        <w:pStyle w:val="SOWSubL1-ASDEFCON"/>
      </w:pPr>
      <w:r>
        <w:t>the LCC analysis activities undertaken by the Contractor; and</w:t>
      </w:r>
    </w:p>
    <w:p w:rsidR="00F01437" w:rsidRDefault="00F01437" w:rsidP="008E4177">
      <w:pPr>
        <w:pStyle w:val="SOWSubL1-ASDEFCON"/>
      </w:pPr>
      <w:r>
        <w:t>the use made of the outcomes of the LCC analyses by the Contractor in the design and development of both the Mission System and the Support System</w:t>
      </w:r>
      <w:r w:rsidR="00CD4011">
        <w:t xml:space="preserve"> and trade-offs between the two systems</w:t>
      </w:r>
      <w:r>
        <w:t>.</w:t>
      </w:r>
    </w:p>
    <w:p w:rsidR="00F01437" w:rsidRDefault="00F01437" w:rsidP="008E4177">
      <w:pPr>
        <w:pStyle w:val="SOWHL3-ASDEFCON"/>
      </w:pPr>
      <w:r>
        <w:t>LCC Model Development</w:t>
      </w:r>
    </w:p>
    <w:p w:rsidR="00F01437" w:rsidRDefault="00F01437" w:rsidP="008E4177">
      <w:pPr>
        <w:pStyle w:val="SOWTL4-ASDEFCON"/>
      </w:pPr>
      <w:r>
        <w:t>The LCCRM shall describe the LCC model(s) developed by the Contractor, including:</w:t>
      </w:r>
    </w:p>
    <w:p w:rsidR="00F01437" w:rsidRDefault="00F01437" w:rsidP="008E4177">
      <w:pPr>
        <w:pStyle w:val="SOWSubL1-ASDEFCON"/>
      </w:pPr>
      <w:r>
        <w:t>definitions of all terms, acronyms, and model parameters used;</w:t>
      </w:r>
    </w:p>
    <w:p w:rsidR="00F01437" w:rsidRDefault="00F01437" w:rsidP="008E4177">
      <w:pPr>
        <w:pStyle w:val="SOWSubL1-ASDEFCON"/>
      </w:pPr>
      <w:r>
        <w:t>any assumptions underpinning, or limitations with, the LCC model(s), including:</w:t>
      </w:r>
    </w:p>
    <w:p w:rsidR="00F01437" w:rsidRDefault="00F01437" w:rsidP="008E4177">
      <w:pPr>
        <w:pStyle w:val="SOWSubL2-ASDEFCON"/>
      </w:pPr>
      <w:r>
        <w:t>the scope of the Mission System that has been modelled, including the indenture level of the physical build structure for the Mission System;</w:t>
      </w:r>
    </w:p>
    <w:p w:rsidR="00F01437" w:rsidRDefault="00F01437" w:rsidP="008E4177">
      <w:pPr>
        <w:pStyle w:val="SOWSubL2-ASDEFCON"/>
      </w:pPr>
      <w:r>
        <w:t>the modelling of the operational concepts and the Life-</w:t>
      </w:r>
      <w:r w:rsidR="00CB2811">
        <w:t>o</w:t>
      </w:r>
      <w:r>
        <w:t>f-Type (LOT) for the Mission System (as documented in the Operational Concept Document (OCD));</w:t>
      </w:r>
    </w:p>
    <w:p w:rsidR="00F01437" w:rsidRDefault="00F01437" w:rsidP="008E4177">
      <w:pPr>
        <w:pStyle w:val="SOWSubL2-ASDEFCON"/>
      </w:pPr>
      <w:r>
        <w:t xml:space="preserve">the modelling of </w:t>
      </w:r>
      <w:r w:rsidR="00683B91">
        <w:t>S</w:t>
      </w:r>
      <w:r>
        <w:t>oftware life-cycle costs; and</w:t>
      </w:r>
    </w:p>
    <w:p w:rsidR="00F01437" w:rsidRDefault="00F01437" w:rsidP="008E4177">
      <w:pPr>
        <w:pStyle w:val="SOWSubL2-ASDEFCON"/>
      </w:pPr>
      <w:r>
        <w:t>the modelling of the Support System,</w:t>
      </w:r>
    </w:p>
    <w:p w:rsidR="00F01437" w:rsidRDefault="00F01437" w:rsidP="008E4177">
      <w:pPr>
        <w:pStyle w:val="SOWSubL1-ASDEFCON"/>
      </w:pPr>
      <w:r>
        <w:t>any departures from the information sources utilised, the build structure of, and the assumptions underpinning:</w:t>
      </w:r>
    </w:p>
    <w:p w:rsidR="00F01437" w:rsidRDefault="00F01437" w:rsidP="008E4177">
      <w:pPr>
        <w:pStyle w:val="SOWSubL2-ASDEFCON"/>
      </w:pPr>
      <w:r>
        <w:t>the Contract Work Breakdown Structure (CWBS);</w:t>
      </w:r>
    </w:p>
    <w:p w:rsidR="00F01437" w:rsidRDefault="00F01437" w:rsidP="008E4177">
      <w:pPr>
        <w:pStyle w:val="SOWSubL2-ASDEFCON"/>
      </w:pPr>
      <w:r>
        <w:t>the LSAR, if an LSAR is required under the Contract;</w:t>
      </w:r>
    </w:p>
    <w:p w:rsidR="00F01437" w:rsidRDefault="00F01437" w:rsidP="008E4177">
      <w:pPr>
        <w:pStyle w:val="SOWSubL2-ASDEFCON"/>
      </w:pPr>
      <w:r>
        <w:t>the spares-optimisation model; and</w:t>
      </w:r>
    </w:p>
    <w:p w:rsidR="00F01437" w:rsidRDefault="00F01437" w:rsidP="008E4177">
      <w:pPr>
        <w:pStyle w:val="SOWSubL2-ASDEFCON"/>
      </w:pPr>
      <w:r>
        <w:t>any other models utilised by the Contractor to model either the Mission System or the Support System (eg, Level Of Repair Analysis model),</w:t>
      </w:r>
    </w:p>
    <w:p w:rsidR="00F01437" w:rsidRDefault="00F01437" w:rsidP="008E4177">
      <w:pPr>
        <w:pStyle w:val="SOWSubL1-ASDEFCON"/>
      </w:pPr>
      <w:r>
        <w:t>the input data used to build the LCC model(s), including:</w:t>
      </w:r>
    </w:p>
    <w:p w:rsidR="00F01437" w:rsidRDefault="00F01437" w:rsidP="008E4177">
      <w:pPr>
        <w:pStyle w:val="SOWSubL2-ASDEFCON"/>
      </w:pPr>
      <w:r>
        <w:t>the source of the data</w:t>
      </w:r>
      <w:r w:rsidR="00A47E59">
        <w:t>;</w:t>
      </w:r>
    </w:p>
    <w:p w:rsidR="00F01437" w:rsidRDefault="00F01437" w:rsidP="008E4177">
      <w:pPr>
        <w:pStyle w:val="SOWSubL2-ASDEFCON"/>
      </w:pPr>
      <w:r>
        <w:t>the date that the data was first generated</w:t>
      </w:r>
      <w:r w:rsidR="00A47E59">
        <w:t>;</w:t>
      </w:r>
    </w:p>
    <w:p w:rsidR="00F01437" w:rsidRDefault="00F01437" w:rsidP="008E4177">
      <w:pPr>
        <w:pStyle w:val="SOWSubL2-ASDEFCON"/>
      </w:pPr>
      <w:r>
        <w:t>if the data is an estimate, the nature of the estimate;</w:t>
      </w:r>
    </w:p>
    <w:p w:rsidR="00F01437" w:rsidRDefault="00F01437" w:rsidP="008E4177">
      <w:pPr>
        <w:pStyle w:val="SOWSubL2-ASDEFCON"/>
      </w:pPr>
      <w:r>
        <w:t>the source currency of the cost data and the exchange rates utilised to bring the cost data into a common currency;</w:t>
      </w:r>
    </w:p>
    <w:p w:rsidR="00F01437" w:rsidRDefault="00F01437" w:rsidP="008E4177">
      <w:pPr>
        <w:pStyle w:val="SOWSubL2-ASDEFCON"/>
      </w:pPr>
      <w:r>
        <w:t>the base year of each cost element and the factors utilised to bring each cost element into a common base year; and</w:t>
      </w:r>
    </w:p>
    <w:p w:rsidR="00A47E59" w:rsidRDefault="00F01437" w:rsidP="008E4177">
      <w:pPr>
        <w:pStyle w:val="SOWSubL2-ASDEFCON"/>
      </w:pPr>
      <w:r>
        <w:t>the justification for the use of the data.</w:t>
      </w:r>
    </w:p>
    <w:p w:rsidR="00F01437" w:rsidRDefault="00A47E59" w:rsidP="008E4177">
      <w:pPr>
        <w:pStyle w:val="Note-ASDEFCON"/>
      </w:pPr>
      <w:r>
        <w:t xml:space="preserve">Note:  </w:t>
      </w:r>
      <w:r w:rsidR="00F01437">
        <w:t>Examples of the data that should be justified include cost data, Turn-Around Time (TAT) data, Administration and Logistics Delay Time (ALDT) data, and reliability and maintainability data.</w:t>
      </w:r>
    </w:p>
    <w:p w:rsidR="00F01437" w:rsidRDefault="00F01437" w:rsidP="008E4177">
      <w:pPr>
        <w:pStyle w:val="SOWHL3-ASDEFCON"/>
      </w:pPr>
      <w:r>
        <w:t>LCC Analysis Activities and Outcomes</w:t>
      </w:r>
    </w:p>
    <w:p w:rsidR="00F01437" w:rsidRDefault="00F01437" w:rsidP="008E4177">
      <w:pPr>
        <w:pStyle w:val="SOWTL4-ASDEFCON"/>
      </w:pPr>
      <w:r>
        <w:t>The LCCRM shall describe the LCC analysis activities that have been undertaken by the Contractor, including details of the sensitivity and trade-off analyses conducted and results obtained.</w:t>
      </w:r>
    </w:p>
    <w:p w:rsidR="00F01437" w:rsidRDefault="00F01437" w:rsidP="008E4177">
      <w:pPr>
        <w:pStyle w:val="SOWTL4-ASDEFCON"/>
      </w:pPr>
      <w:r>
        <w:t>The LCCRM shall detail:</w:t>
      </w:r>
    </w:p>
    <w:p w:rsidR="00F01437" w:rsidRDefault="00F01437" w:rsidP="008E4177">
      <w:pPr>
        <w:pStyle w:val="SOWSubL1-ASDEFCON"/>
      </w:pPr>
      <w:r>
        <w:t>the LCC drivers that have been identified; and</w:t>
      </w:r>
    </w:p>
    <w:p w:rsidR="00F01437" w:rsidRDefault="00F01437" w:rsidP="008E4177">
      <w:pPr>
        <w:pStyle w:val="SOWSubL1-ASDEFCON"/>
      </w:pPr>
      <w:r>
        <w:t>the analyses of these LCC drivers that have been undertaken.</w:t>
      </w:r>
    </w:p>
    <w:p w:rsidR="00F01437" w:rsidRDefault="00F01437" w:rsidP="008E4177">
      <w:pPr>
        <w:pStyle w:val="SOWHL3-ASDEFCON"/>
      </w:pPr>
      <w:r>
        <w:t>Integration of the LCC Analysis Outcomes into the Developmental Program</w:t>
      </w:r>
    </w:p>
    <w:p w:rsidR="00F01437" w:rsidRDefault="00F01437" w:rsidP="008E4177">
      <w:pPr>
        <w:pStyle w:val="SOWTL4-ASDEFCON"/>
      </w:pPr>
      <w:r>
        <w:t>The LCCRM shall detail the approach adopted to address the identified LCC drivers and the outcomes of the sensitivity and trade-off analyses to ensure that the design of the Mission System and Support System is a solution that minimises LCC.</w:t>
      </w:r>
    </w:p>
    <w:p w:rsidR="00F01437" w:rsidRDefault="00F01437" w:rsidP="008E4177">
      <w:pPr>
        <w:pStyle w:val="SOWTL4-ASDEFCON"/>
      </w:pPr>
      <w:r>
        <w:t>The LCCRM shall identify any proposed design solutions for either the Mission System or the Support System (or both), which could result in:</w:t>
      </w:r>
    </w:p>
    <w:p w:rsidR="00F01437" w:rsidRDefault="00F01437" w:rsidP="008E4177">
      <w:pPr>
        <w:pStyle w:val="SOWSubL1-ASDEFCON"/>
      </w:pPr>
      <w:r>
        <w:t>a transfer of costs between the Mission System and the Support System; or</w:t>
      </w:r>
    </w:p>
    <w:p w:rsidR="00F01437" w:rsidRDefault="00F01437" w:rsidP="008E4177">
      <w:pPr>
        <w:pStyle w:val="SOWSubL1-ASDEFCON"/>
      </w:pPr>
      <w:r>
        <w:t>a transfer of costs between any of the Commonwealth, the acquisition Contractor (and Subcontractors), and the Contractor (Support) (and Subcontractors (Support)).</w:t>
      </w:r>
    </w:p>
    <w:p w:rsidR="00F01437" w:rsidRDefault="00F01437" w:rsidP="008E4177">
      <w:pPr>
        <w:pStyle w:val="SOWTL4-ASDEFCON"/>
      </w:pPr>
      <w:r>
        <w:t>The LCCRM shall detail which of the identified design solutions that the Contractor recommends should be adopted by the Commonwealth, including the rationale for the recommendations.</w:t>
      </w:r>
    </w:p>
    <w:p w:rsidR="00F01437" w:rsidRDefault="00F01437" w:rsidP="008E4177">
      <w:pPr>
        <w:pStyle w:val="SOWHL3-ASDEFCON"/>
      </w:pPr>
      <w:r>
        <w:t>LCC Model</w:t>
      </w:r>
    </w:p>
    <w:p w:rsidR="00F01437" w:rsidRDefault="00F01437" w:rsidP="008E4177">
      <w:pPr>
        <w:pStyle w:val="SOWTL4-ASDEFCON"/>
      </w:pPr>
      <w:r>
        <w:t>The LCCRM shall include the LCC data files for the LCC model(s) in a form that does not require the Commonwealth to separately key the LCC data into the LCC model(s).</w:t>
      </w:r>
    </w:p>
    <w:p w:rsidR="00F01437" w:rsidRDefault="00F01437" w:rsidP="008E4177">
      <w:pPr>
        <w:pStyle w:val="SOWTL4-ASDEFCON"/>
      </w:pPr>
      <w:r>
        <w:t>Where the LCC modelling tool or software used by the Contractor is not held by the Commonwealth, the Contractor shall provide:</w:t>
      </w:r>
    </w:p>
    <w:p w:rsidR="00F01437" w:rsidRDefault="00F01437" w:rsidP="008E4177">
      <w:pPr>
        <w:pStyle w:val="SOWSubL1-ASDEFCON"/>
      </w:pPr>
      <w:r>
        <w:t>executable files for the LCC model;</w:t>
      </w:r>
    </w:p>
    <w:p w:rsidR="00F01437" w:rsidRDefault="00F01437" w:rsidP="008E4177">
      <w:pPr>
        <w:pStyle w:val="SOWSubL1-ASDEFCON"/>
      </w:pPr>
      <w:r>
        <w:t>sufficient details of the LCC modelling tool or software to enable the Commonwealth to undertake IV&amp;V of the LCC model; and</w:t>
      </w:r>
    </w:p>
    <w:p w:rsidR="00F01437" w:rsidRDefault="00F01437" w:rsidP="008E4177">
      <w:pPr>
        <w:pStyle w:val="SOWSubL1-ASDEFCON"/>
      </w:pPr>
      <w:r>
        <w:t>Cost Estimating Relationships and LCC algorithms, if available.</w:t>
      </w:r>
    </w:p>
    <w:sectPr w:rsidR="00F01437" w:rsidSect="002349A2">
      <w:headerReference w:type="default" r:id="rId7"/>
      <w:footerReference w:type="default" r:id="rId8"/>
      <w:pgSz w:w="11906" w:h="16838" w:code="9"/>
      <w:pgMar w:top="1418" w:right="1418" w:bottom="1134" w:left="1418" w:header="567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862" w:rsidRDefault="00D93862">
      <w:r>
        <w:separator/>
      </w:r>
    </w:p>
  </w:endnote>
  <w:endnote w:type="continuationSeparator" w:id="0">
    <w:p w:rsidR="00D93862" w:rsidRDefault="00D93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4F1D27" w:rsidTr="00BC2175">
      <w:tc>
        <w:tcPr>
          <w:tcW w:w="2500" w:type="pct"/>
        </w:tcPr>
        <w:p w:rsidR="004F1D27" w:rsidRDefault="004F1D27" w:rsidP="00BC2175">
          <w:pPr>
            <w:pStyle w:val="ASDEFCONHeaderFooterLeft"/>
          </w:pPr>
        </w:p>
      </w:tc>
      <w:tc>
        <w:tcPr>
          <w:tcW w:w="2500" w:type="pct"/>
        </w:tcPr>
        <w:p w:rsidR="004F1D27" w:rsidRPr="00BC2175" w:rsidRDefault="004F1D27" w:rsidP="00BC2175">
          <w:pPr>
            <w:pStyle w:val="ASDEFCONHeaderFooterRight"/>
            <w:rPr>
              <w:szCs w:val="16"/>
            </w:rPr>
          </w:pPr>
          <w:r w:rsidRPr="00BC2175">
            <w:rPr>
              <w:rStyle w:val="PageNumber"/>
              <w:color w:val="auto"/>
              <w:szCs w:val="16"/>
            </w:rPr>
            <w:fldChar w:fldCharType="begin"/>
          </w:r>
          <w:r w:rsidRPr="00BC2175">
            <w:rPr>
              <w:rStyle w:val="PageNumber"/>
              <w:color w:val="auto"/>
              <w:szCs w:val="16"/>
            </w:rPr>
            <w:instrText xml:space="preserve"> PAGE </w:instrText>
          </w:r>
          <w:r w:rsidRPr="00BC2175">
            <w:rPr>
              <w:rStyle w:val="PageNumber"/>
              <w:color w:val="auto"/>
              <w:szCs w:val="16"/>
            </w:rPr>
            <w:fldChar w:fldCharType="separate"/>
          </w:r>
          <w:r w:rsidR="00B730E1">
            <w:rPr>
              <w:rStyle w:val="PageNumber"/>
              <w:noProof/>
              <w:color w:val="auto"/>
              <w:szCs w:val="16"/>
            </w:rPr>
            <w:t>1</w:t>
          </w:r>
          <w:r w:rsidRPr="00BC2175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4F1D27" w:rsidTr="00BC2175">
      <w:tc>
        <w:tcPr>
          <w:tcW w:w="5000" w:type="pct"/>
          <w:gridSpan w:val="2"/>
        </w:tcPr>
        <w:p w:rsidR="004F1D27" w:rsidRDefault="00B730E1" w:rsidP="008C07BE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</w:tbl>
  <w:p w:rsidR="004F1D27" w:rsidRPr="00BC2175" w:rsidRDefault="004F1D27" w:rsidP="00BC2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862" w:rsidRDefault="00D93862">
      <w:r>
        <w:separator/>
      </w:r>
    </w:p>
  </w:footnote>
  <w:footnote w:type="continuationSeparator" w:id="0">
    <w:p w:rsidR="00D93862" w:rsidRDefault="00D93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4F1D27" w:rsidTr="00BC2175">
      <w:tc>
        <w:tcPr>
          <w:tcW w:w="5000" w:type="pct"/>
          <w:gridSpan w:val="2"/>
        </w:tcPr>
        <w:p w:rsidR="004F1D27" w:rsidRDefault="00B730E1" w:rsidP="008C07BE">
          <w:pPr>
            <w:pStyle w:val="ASDEFCONHeaderFooterClassification"/>
          </w:pPr>
          <w:r>
            <w:fldChar w:fldCharType="begin"/>
          </w:r>
          <w:r>
            <w:instrText xml:space="preserve"> </w:instrText>
          </w:r>
          <w:r>
            <w:instrText xml:space="preserve">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  <w:tr w:rsidR="004F1D27" w:rsidTr="00BC2175">
      <w:tc>
        <w:tcPr>
          <w:tcW w:w="2500" w:type="pct"/>
        </w:tcPr>
        <w:p w:rsidR="004F1D27" w:rsidRDefault="00B3224F" w:rsidP="00BC2175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B730E1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4F1D27" w:rsidRDefault="00B3224F" w:rsidP="00BC2175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B730E1">
            <w:t>DID-PM-LCC-LCCRM</w:t>
          </w:r>
          <w:r>
            <w:fldChar w:fldCharType="end"/>
          </w:r>
          <w:r w:rsidR="005A6BF1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B730E1">
            <w:t>V5.4</w:t>
          </w:r>
          <w:r>
            <w:fldChar w:fldCharType="end"/>
          </w:r>
        </w:p>
      </w:tc>
    </w:tr>
  </w:tbl>
  <w:p w:rsidR="004F1D27" w:rsidRPr="00BC2175" w:rsidRDefault="004F1D27" w:rsidP="00BC21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lvlText w:val="*"/>
      <w:lvlJc w:val="left"/>
      <w:rPr>
        <w:rFonts w:cs="Times New Roman"/>
      </w:r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3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29"/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2"/>
  </w:num>
  <w:num w:numId="7">
    <w:abstractNumId w:val="31"/>
  </w:num>
  <w:num w:numId="8">
    <w:abstractNumId w:val="19"/>
  </w:num>
  <w:num w:numId="9">
    <w:abstractNumId w:val="24"/>
  </w:num>
  <w:num w:numId="10">
    <w:abstractNumId w:val="35"/>
  </w:num>
  <w:num w:numId="11">
    <w:abstractNumId w:val="13"/>
  </w:num>
  <w:num w:numId="12">
    <w:abstractNumId w:val="16"/>
  </w:num>
  <w:num w:numId="13">
    <w:abstractNumId w:val="37"/>
  </w:num>
  <w:num w:numId="14">
    <w:abstractNumId w:val="10"/>
  </w:num>
  <w:num w:numId="15">
    <w:abstractNumId w:val="8"/>
  </w:num>
  <w:num w:numId="16">
    <w:abstractNumId w:val="3"/>
  </w:num>
  <w:num w:numId="17">
    <w:abstractNumId w:val="5"/>
  </w:num>
  <w:num w:numId="18">
    <w:abstractNumId w:val="15"/>
  </w:num>
  <w:num w:numId="19">
    <w:abstractNumId w:val="2"/>
  </w:num>
  <w:num w:numId="20">
    <w:abstractNumId w:val="21"/>
  </w:num>
  <w:num w:numId="21">
    <w:abstractNumId w:val="33"/>
  </w:num>
  <w:num w:numId="22">
    <w:abstractNumId w:val="30"/>
  </w:num>
  <w:num w:numId="23">
    <w:abstractNumId w:val="0"/>
  </w:num>
  <w:num w:numId="24">
    <w:abstractNumId w:val="17"/>
  </w:num>
  <w:num w:numId="25">
    <w:abstractNumId w:val="34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6"/>
  </w:num>
  <w:num w:numId="30">
    <w:abstractNumId w:val="36"/>
  </w:num>
  <w:num w:numId="31">
    <w:abstractNumId w:val="14"/>
  </w:num>
  <w:num w:numId="32">
    <w:abstractNumId w:val="23"/>
  </w:num>
  <w:num w:numId="33">
    <w:abstractNumId w:val="9"/>
  </w:num>
  <w:num w:numId="34">
    <w:abstractNumId w:val="4"/>
  </w:num>
  <w:num w:numId="35">
    <w:abstractNumId w:val="26"/>
  </w:num>
  <w:num w:numId="36">
    <w:abstractNumId w:val="27"/>
  </w:num>
  <w:num w:numId="37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8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9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28"/>
  </w:num>
  <w:num w:numId="42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620"/>
    <w:rsid w:val="00006C3C"/>
    <w:rsid w:val="00036170"/>
    <w:rsid w:val="00097CD1"/>
    <w:rsid w:val="00111648"/>
    <w:rsid w:val="001534C0"/>
    <w:rsid w:val="00155188"/>
    <w:rsid w:val="001A2C83"/>
    <w:rsid w:val="001A70B2"/>
    <w:rsid w:val="001B4A88"/>
    <w:rsid w:val="002349A2"/>
    <w:rsid w:val="00287F24"/>
    <w:rsid w:val="002B1D92"/>
    <w:rsid w:val="002E2AE6"/>
    <w:rsid w:val="00310E60"/>
    <w:rsid w:val="00311811"/>
    <w:rsid w:val="003D4046"/>
    <w:rsid w:val="003E10DC"/>
    <w:rsid w:val="003E6A4A"/>
    <w:rsid w:val="00403092"/>
    <w:rsid w:val="00403450"/>
    <w:rsid w:val="004464B9"/>
    <w:rsid w:val="00485AAA"/>
    <w:rsid w:val="00496F42"/>
    <w:rsid w:val="004D38B8"/>
    <w:rsid w:val="004F1D27"/>
    <w:rsid w:val="00507802"/>
    <w:rsid w:val="00547201"/>
    <w:rsid w:val="00575D5B"/>
    <w:rsid w:val="005A6BF1"/>
    <w:rsid w:val="005D0F34"/>
    <w:rsid w:val="0061103A"/>
    <w:rsid w:val="00632AA3"/>
    <w:rsid w:val="00683B91"/>
    <w:rsid w:val="00686B6A"/>
    <w:rsid w:val="006A25D5"/>
    <w:rsid w:val="006B2053"/>
    <w:rsid w:val="006B2345"/>
    <w:rsid w:val="006B37F4"/>
    <w:rsid w:val="006B4620"/>
    <w:rsid w:val="006D04B2"/>
    <w:rsid w:val="00763EBE"/>
    <w:rsid w:val="00786607"/>
    <w:rsid w:val="007B4D89"/>
    <w:rsid w:val="007E6943"/>
    <w:rsid w:val="00826FFA"/>
    <w:rsid w:val="00874B9A"/>
    <w:rsid w:val="00892832"/>
    <w:rsid w:val="008C07BE"/>
    <w:rsid w:val="008C22B0"/>
    <w:rsid w:val="008E1238"/>
    <w:rsid w:val="008E4177"/>
    <w:rsid w:val="00946351"/>
    <w:rsid w:val="0099757A"/>
    <w:rsid w:val="009F2CDD"/>
    <w:rsid w:val="00A27274"/>
    <w:rsid w:val="00A47E59"/>
    <w:rsid w:val="00AE1818"/>
    <w:rsid w:val="00AF2BE7"/>
    <w:rsid w:val="00B2764F"/>
    <w:rsid w:val="00B3224F"/>
    <w:rsid w:val="00B4280A"/>
    <w:rsid w:val="00B730E1"/>
    <w:rsid w:val="00BA3B07"/>
    <w:rsid w:val="00BA5587"/>
    <w:rsid w:val="00BC2175"/>
    <w:rsid w:val="00BC3A81"/>
    <w:rsid w:val="00BD3C0E"/>
    <w:rsid w:val="00C2727D"/>
    <w:rsid w:val="00CB2811"/>
    <w:rsid w:val="00CC357A"/>
    <w:rsid w:val="00CD4011"/>
    <w:rsid w:val="00CE200B"/>
    <w:rsid w:val="00D41C40"/>
    <w:rsid w:val="00D54ADF"/>
    <w:rsid w:val="00D64AB9"/>
    <w:rsid w:val="00D93862"/>
    <w:rsid w:val="00DC1B4C"/>
    <w:rsid w:val="00F01437"/>
    <w:rsid w:val="00F0166A"/>
    <w:rsid w:val="00F53D23"/>
    <w:rsid w:val="00F63CFE"/>
    <w:rsid w:val="00F97951"/>
    <w:rsid w:val="00FA5B1F"/>
    <w:rsid w:val="00FB41AC"/>
    <w:rsid w:val="00FD06F1"/>
    <w:rsid w:val="00FD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E1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h1"/>
    <w:basedOn w:val="Normal"/>
    <w:next w:val="Normal"/>
    <w:link w:val="Heading1Char"/>
    <w:qFormat/>
    <w:rsid w:val="00B730E1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B730E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1A70B2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1A70B2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763EBE"/>
    <w:pPr>
      <w:numPr>
        <w:ilvl w:val="4"/>
        <w:numId w:val="23"/>
      </w:numPr>
      <w:spacing w:before="240" w:after="60"/>
      <w:outlineLvl w:val="4"/>
    </w:p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763EBE"/>
    <w:pPr>
      <w:numPr>
        <w:ilvl w:val="5"/>
        <w:numId w:val="23"/>
      </w:numPr>
      <w:spacing w:before="240" w:after="60"/>
      <w:outlineLvl w:val="5"/>
    </w:pPr>
    <w:rPr>
      <w:i/>
    </w:rPr>
  </w:style>
  <w:style w:type="paragraph" w:styleId="Heading7">
    <w:name w:val="heading 7"/>
    <w:aliases w:val="Spare3"/>
    <w:basedOn w:val="Normal"/>
    <w:next w:val="Normal"/>
    <w:link w:val="Heading7Char"/>
    <w:qFormat/>
    <w:rsid w:val="00763EBE"/>
    <w:pPr>
      <w:numPr>
        <w:ilvl w:val="6"/>
        <w:numId w:val="23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763EBE"/>
    <w:pPr>
      <w:numPr>
        <w:ilvl w:val="7"/>
        <w:numId w:val="23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763EBE"/>
    <w:pPr>
      <w:numPr>
        <w:ilvl w:val="8"/>
        <w:numId w:val="23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B730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30E1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TOC1">
    <w:name w:val="toc 1"/>
    <w:next w:val="ASDEFCONNormal"/>
    <w:autoRedefine/>
    <w:uiPriority w:val="39"/>
    <w:rsid w:val="00B730E1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2">
    <w:name w:val="toc 2"/>
    <w:next w:val="ASDEFCONNormal"/>
    <w:autoRedefine/>
    <w:uiPriority w:val="39"/>
    <w:rsid w:val="00B730E1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B730E1"/>
    <w:pPr>
      <w:spacing w:after="100"/>
      <w:ind w:left="400"/>
    </w:pPr>
  </w:style>
  <w:style w:type="paragraph" w:styleId="BalloonText">
    <w:name w:val="Balloon Text"/>
    <w:basedOn w:val="Normal"/>
    <w:link w:val="BalloonTextChar1"/>
    <w:rsid w:val="009F2CDD"/>
    <w:rPr>
      <w:rFonts w:ascii="Calibri" w:hAnsi="Calibri"/>
      <w:sz w:val="18"/>
      <w:szCs w:val="20"/>
    </w:rPr>
  </w:style>
  <w:style w:type="table" w:styleId="TableGrid">
    <w:name w:val="Table Grid"/>
    <w:basedOn w:val="TableNormal"/>
    <w:rsid w:val="0003617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036170"/>
  </w:style>
  <w:style w:type="paragraph" w:customStyle="1" w:styleId="Style1">
    <w:name w:val="Style1"/>
    <w:basedOn w:val="Heading4"/>
    <w:rsid w:val="00036170"/>
    <w:rPr>
      <w:b w:val="0"/>
    </w:rPr>
  </w:style>
  <w:style w:type="paragraph" w:styleId="EndnoteText">
    <w:name w:val="endnote text"/>
    <w:basedOn w:val="Normal"/>
    <w:semiHidden/>
    <w:rsid w:val="00036170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B730E1"/>
    <w:pPr>
      <w:keepNext/>
      <w:keepLines/>
      <w:numPr>
        <w:ilvl w:val="1"/>
        <w:numId w:val="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B730E1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B730E1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B730E1"/>
    <w:pPr>
      <w:numPr>
        <w:ilvl w:val="2"/>
        <w:numId w:val="3"/>
      </w:numPr>
    </w:pPr>
  </w:style>
  <w:style w:type="paragraph" w:customStyle="1" w:styleId="COTCOCLV1-ASDEFCON">
    <w:name w:val="COT/COC LV1 - ASDEFCON"/>
    <w:basedOn w:val="ASDEFCONNormal"/>
    <w:next w:val="COTCOCLV2-ASDEFCON"/>
    <w:rsid w:val="00B730E1"/>
    <w:pPr>
      <w:keepNext/>
      <w:keepLines/>
      <w:numPr>
        <w:numId w:val="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B730E1"/>
    <w:pPr>
      <w:numPr>
        <w:ilvl w:val="3"/>
        <w:numId w:val="3"/>
      </w:numPr>
    </w:pPr>
  </w:style>
  <w:style w:type="paragraph" w:customStyle="1" w:styleId="COTCOCLV5-ASDEFCON">
    <w:name w:val="COT/COC LV5 - ASDEFCON"/>
    <w:basedOn w:val="ASDEFCONNormal"/>
    <w:rsid w:val="00B730E1"/>
    <w:pPr>
      <w:numPr>
        <w:ilvl w:val="4"/>
        <w:numId w:val="3"/>
      </w:numPr>
    </w:pPr>
  </w:style>
  <w:style w:type="paragraph" w:customStyle="1" w:styleId="COTCOCLV6-ASDEFCON">
    <w:name w:val="COT/COC LV6 - ASDEFCON"/>
    <w:basedOn w:val="ASDEFCONNormal"/>
    <w:rsid w:val="00B730E1"/>
    <w:pPr>
      <w:keepLines/>
      <w:numPr>
        <w:ilvl w:val="5"/>
        <w:numId w:val="3"/>
      </w:numPr>
    </w:pPr>
  </w:style>
  <w:style w:type="paragraph" w:customStyle="1" w:styleId="ASDEFCONOption">
    <w:name w:val="ASDEFCON Option"/>
    <w:basedOn w:val="ASDEFCONNormal"/>
    <w:rsid w:val="00B730E1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B730E1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B730E1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B730E1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B730E1"/>
    <w:pPr>
      <w:keepNext/>
      <w:keepLines/>
      <w:numPr>
        <w:numId w:val="25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B730E1"/>
    <w:pPr>
      <w:numPr>
        <w:ilvl w:val="1"/>
        <w:numId w:val="25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B730E1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B730E1"/>
    <w:pPr>
      <w:numPr>
        <w:ilvl w:val="2"/>
        <w:numId w:val="25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B730E1"/>
    <w:pPr>
      <w:numPr>
        <w:ilvl w:val="3"/>
        <w:numId w:val="25"/>
      </w:numPr>
    </w:pPr>
    <w:rPr>
      <w:szCs w:val="24"/>
    </w:rPr>
  </w:style>
  <w:style w:type="paragraph" w:customStyle="1" w:styleId="ASDEFCONCoverTitle">
    <w:name w:val="ASDEFCON Cover Title"/>
    <w:rsid w:val="00B730E1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B730E1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B730E1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B730E1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B730E1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B730E1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B730E1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B730E1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B730E1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B730E1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B730E1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B730E1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B730E1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B730E1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B730E1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B730E1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B730E1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B730E1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B730E1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B730E1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B730E1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B730E1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B730E1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B730E1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B730E1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B730E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B730E1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B730E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B730E1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B730E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B730E1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B730E1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B730E1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B730E1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B730E1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B730E1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semiHidden/>
    <w:rsid w:val="00B730E1"/>
    <w:rPr>
      <w:szCs w:val="20"/>
    </w:rPr>
  </w:style>
  <w:style w:type="character" w:customStyle="1" w:styleId="FootnoteTextChar">
    <w:name w:val="Footnote Text Char"/>
    <w:link w:val="FootnoteText"/>
    <w:semiHidden/>
    <w:rsid w:val="008C22B0"/>
    <w:rPr>
      <w:rFonts w:ascii="Arial" w:hAnsi="Arial"/>
    </w:rPr>
  </w:style>
  <w:style w:type="paragraph" w:customStyle="1" w:styleId="ASDEFCONTextBlock">
    <w:name w:val="ASDEFCON TextBlock"/>
    <w:basedOn w:val="ASDEFCONNormal"/>
    <w:qFormat/>
    <w:rsid w:val="00B730E1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B730E1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B730E1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B730E1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B730E1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B730E1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B730E1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B730E1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B730E1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B730E1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B730E1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B730E1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B730E1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B730E1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B730E1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B730E1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B730E1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B730E1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B730E1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B730E1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B730E1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B730E1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B730E1"/>
    <w:pPr>
      <w:numPr>
        <w:ilvl w:val="6"/>
        <w:numId w:val="12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B730E1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B730E1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B730E1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B730E1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B730E1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B730E1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B730E1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B730E1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B730E1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B730E1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B730E1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B730E1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B730E1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B730E1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B730E1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B730E1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B730E1"/>
    <w:pPr>
      <w:numPr>
        <w:ilvl w:val="1"/>
        <w:numId w:val="21"/>
      </w:numPr>
    </w:pPr>
  </w:style>
  <w:style w:type="character" w:customStyle="1" w:styleId="BalloonTextChar">
    <w:name w:val="Balloon Text Char"/>
    <w:rsid w:val="009F2CDD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link w:val="BalloonText"/>
    <w:rsid w:val="009F2CDD"/>
    <w:rPr>
      <w:rFonts w:ascii="Calibri" w:hAnsi="Calibri"/>
      <w:sz w:val="18"/>
    </w:rPr>
  </w:style>
  <w:style w:type="character" w:customStyle="1" w:styleId="Heading5Char">
    <w:name w:val="Heading 5 Char"/>
    <w:aliases w:val="Para5 Char,5 sub-bullet Char,sb Char,4 Char,Spare1 Char,Level 3 - (i) Char,(i) Char,(i)1 Char,Level 3 - (i)1 Char,i. Char,1.1.1.1.1 Char"/>
    <w:link w:val="Heading5"/>
    <w:rsid w:val="00763EBE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,sd Char,5 Char,Spare2 Char,A. Char,Heading 6 (a) Char,Smart 2000 Char"/>
    <w:link w:val="Heading6"/>
    <w:rsid w:val="00763EBE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"/>
    <w:link w:val="Heading7"/>
    <w:rsid w:val="00763EBE"/>
    <w:rPr>
      <w:rFonts w:ascii="Arial" w:hAnsi="Arial"/>
      <w:szCs w:val="24"/>
    </w:rPr>
  </w:style>
  <w:style w:type="character" w:customStyle="1" w:styleId="Heading8Char">
    <w:name w:val="Heading 8 Char"/>
    <w:aliases w:val="Spare4 Char,(A) Char"/>
    <w:link w:val="Heading8"/>
    <w:rsid w:val="00763EBE"/>
    <w:rPr>
      <w:rFonts w:ascii="Arial" w:hAnsi="Arial"/>
      <w:i/>
      <w:szCs w:val="24"/>
    </w:rPr>
  </w:style>
  <w:style w:type="character" w:customStyle="1" w:styleId="Heading9Char">
    <w:name w:val="Heading 9 Char"/>
    <w:aliases w:val="Spare5 Char,HAPPY Char,I Char"/>
    <w:link w:val="Heading9"/>
    <w:rsid w:val="00763EBE"/>
    <w:rPr>
      <w:rFonts w:ascii="Arial" w:hAnsi="Arial"/>
      <w:i/>
      <w:sz w:val="18"/>
      <w:szCs w:val="24"/>
    </w:r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B730E1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1A70B2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1A70B2"/>
    <w:rPr>
      <w:rFonts w:ascii="Arial" w:hAnsi="Arial"/>
      <w:b/>
      <w:bCs/>
      <w:i/>
      <w:iCs/>
      <w:szCs w:val="24"/>
    </w:rPr>
  </w:style>
  <w:style w:type="character" w:styleId="Hyperlink">
    <w:name w:val="Hyperlink"/>
    <w:uiPriority w:val="99"/>
    <w:unhideWhenUsed/>
    <w:rsid w:val="00B730E1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B730E1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B730E1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B730E1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B730E1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B730E1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B730E1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1811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B730E1"/>
    <w:pPr>
      <w:numPr>
        <w:numId w:val="24"/>
      </w:numPr>
    </w:p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h1 Char"/>
    <w:link w:val="Heading1"/>
    <w:locked/>
    <w:rsid w:val="00B3224F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1A70B2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1A70B2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1A70B2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1A70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A70B2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1A70B2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1A70B2"/>
    <w:pPr>
      <w:spacing w:after="0"/>
      <w:ind w:left="720"/>
    </w:pPr>
  </w:style>
  <w:style w:type="paragraph" w:customStyle="1" w:styleId="Bullet2">
    <w:name w:val="Bullet 2"/>
    <w:basedOn w:val="Normal"/>
    <w:rsid w:val="001A70B2"/>
    <w:pPr>
      <w:numPr>
        <w:numId w:val="4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54</TotalTime>
  <Pages>2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DID-PM-LCC-LCCRM</vt:lpstr>
    </vt:vector>
  </TitlesOfParts>
  <Manager/>
  <Company/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DID-PM-LCC-LCCRM</dc:title>
  <dc:subject>Life Cycle Cost Report and Model</dc:subject>
  <dc:creator/>
  <cp:keywords>Life Cycle Cost Report and Model, LCCRM</cp:keywords>
  <cp:lastModifiedBy/>
  <cp:revision>30</cp:revision>
  <cp:lastPrinted>2009-09-28T01:15:00Z</cp:lastPrinted>
  <dcterms:created xsi:type="dcterms:W3CDTF">2018-02-09T03:54:00Z</dcterms:created>
  <dcterms:modified xsi:type="dcterms:W3CDTF">2026-06-17T23:37:00Z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BM56363823</vt:lpwstr>
  </property>
  <property fmtid="{D5CDD505-2E9C-101B-9397-08002B2CF9AE}" pid="4" name="Objective-Version">
    <vt:lpwstr>1.1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/>
  </property>
  <property fmtid="{D5CDD505-2E9C-101B-9397-08002B2CF9AE}" pid="10" name="Footer_Left">
    <vt:lpwstr/>
  </property>
</Properties>
</file>